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BF81F" w14:textId="77777777" w:rsidR="00180949" w:rsidRDefault="00180949" w:rsidP="00180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5CAA657F" w14:textId="77777777" w:rsidR="00180949" w:rsidRDefault="00180949" w:rsidP="00180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04A7BC" w14:textId="77777777" w:rsidR="00180949" w:rsidRDefault="00180949" w:rsidP="00180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A38EAC" w14:textId="77777777" w:rsidR="00180949" w:rsidRDefault="00180949" w:rsidP="00180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Oct.1484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Dorchester, Dorset,</w:t>
      </w:r>
    </w:p>
    <w:p w14:paraId="26A518E1" w14:textId="77777777" w:rsidR="00180949" w:rsidRDefault="00180949" w:rsidP="00180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Elizabeth Percy, Countess of Northumberland.</w:t>
      </w:r>
    </w:p>
    <w:p w14:paraId="26B832A7" w14:textId="77777777" w:rsidR="00180949" w:rsidRDefault="00180949" w:rsidP="00180949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37BEC04" w14:textId="77777777" w:rsidR="00180949" w:rsidRDefault="00180949" w:rsidP="00180949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p.28)</w:t>
      </w:r>
    </w:p>
    <w:p w14:paraId="441A0389" w14:textId="77777777" w:rsidR="00180949" w:rsidRDefault="00180949" w:rsidP="0018094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35066D72" w14:textId="77777777" w:rsidR="00180949" w:rsidRDefault="00180949" w:rsidP="00180949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52A17D9D" w14:textId="77777777" w:rsidR="00180949" w:rsidRPr="007468BF" w:rsidRDefault="00180949" w:rsidP="00180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17 February 2022</w:t>
      </w:r>
    </w:p>
    <w:p w14:paraId="2F17A9EE" w14:textId="185CC9A7" w:rsidR="00BA00AB" w:rsidRPr="0018094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1809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F1555" w14:textId="77777777" w:rsidR="00180949" w:rsidRDefault="00180949" w:rsidP="009139A6">
      <w:r>
        <w:separator/>
      </w:r>
    </w:p>
  </w:endnote>
  <w:endnote w:type="continuationSeparator" w:id="0">
    <w:p w14:paraId="2BCFE323" w14:textId="77777777" w:rsidR="00180949" w:rsidRDefault="001809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623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5C60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73C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ECB67" w14:textId="77777777" w:rsidR="00180949" w:rsidRDefault="00180949" w:rsidP="009139A6">
      <w:r>
        <w:separator/>
      </w:r>
    </w:p>
  </w:footnote>
  <w:footnote w:type="continuationSeparator" w:id="0">
    <w:p w14:paraId="09CB88F6" w14:textId="77777777" w:rsidR="00180949" w:rsidRDefault="001809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50C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DF9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BD0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949"/>
    <w:rsid w:val="000666E0"/>
    <w:rsid w:val="0018094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AFE5"/>
  <w15:chartTrackingRefBased/>
  <w15:docId w15:val="{37B9922D-9D1F-4E8E-8F30-6F1FF190C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2022-02-17T15:45:00Z</dcterms:created>
  <dcterms:modified xsi:type="dcterms:W3CDTF">2022-02-17T15:45:00Z</dcterms:modified>
</cp:coreProperties>
</file>